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183" w:rsidRDefault="00057183" w:rsidP="00AA122F">
      <w:pPr>
        <w:pStyle w:val="Title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6.6pt;height:50.4pt;z-index:251658240;visibility:visible">
            <v:imagedata r:id="rId7" o:title=""/>
          </v:shape>
        </w:pict>
      </w:r>
      <w:r>
        <w:rPr>
          <w:lang w:val="uk-UA"/>
        </w:rPr>
        <w:t xml:space="preserve">          </w:t>
      </w:r>
    </w:p>
    <w:p w:rsidR="00057183" w:rsidRDefault="00057183" w:rsidP="00AA122F">
      <w:pPr>
        <w:pStyle w:val="Title"/>
        <w:rPr>
          <w:lang w:val="uk-UA"/>
        </w:rPr>
      </w:pPr>
    </w:p>
    <w:p w:rsidR="00057183" w:rsidRPr="00EE2B32" w:rsidRDefault="00057183" w:rsidP="00AA122F">
      <w:pPr>
        <w:pStyle w:val="Title"/>
        <w:rPr>
          <w:rFonts w:ascii="Times New Roman" w:hAnsi="Times New Roman"/>
          <w:sz w:val="28"/>
          <w:szCs w:val="28"/>
        </w:rPr>
      </w:pPr>
      <w:r w:rsidRPr="00EE2B32">
        <w:rPr>
          <w:rFonts w:ascii="Times New Roman" w:hAnsi="Times New Roman"/>
          <w:sz w:val="28"/>
          <w:szCs w:val="28"/>
        </w:rPr>
        <w:t>ЛУБЕНСЬКА МІСЬКА РАДА</w:t>
      </w:r>
    </w:p>
    <w:p w:rsidR="00057183" w:rsidRPr="00EE2B32" w:rsidRDefault="00057183" w:rsidP="00AA122F">
      <w:pPr>
        <w:pStyle w:val="Title"/>
        <w:rPr>
          <w:rFonts w:ascii="Times New Roman" w:hAnsi="Times New Roman"/>
          <w:b w:val="0"/>
          <w:sz w:val="24"/>
          <w:szCs w:val="24"/>
        </w:rPr>
      </w:pPr>
      <w:r w:rsidRPr="00EE2B32">
        <w:rPr>
          <w:rFonts w:ascii="Times New Roman" w:hAnsi="Times New Roman"/>
          <w:sz w:val="24"/>
          <w:szCs w:val="24"/>
        </w:rPr>
        <w:t>ПОЛТАВСЬКОЇ ОБЛАСТІ</w:t>
      </w:r>
    </w:p>
    <w:p w:rsidR="00057183" w:rsidRDefault="00057183" w:rsidP="008228E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тридцять перша сесія сьомого скликання)</w:t>
      </w:r>
    </w:p>
    <w:p w:rsidR="00057183" w:rsidRDefault="00057183" w:rsidP="00AA122F">
      <w:pPr>
        <w:jc w:val="center"/>
        <w:rPr>
          <w:b/>
          <w:sz w:val="16"/>
          <w:szCs w:val="16"/>
          <w:lang w:val="uk-UA"/>
        </w:rPr>
      </w:pPr>
    </w:p>
    <w:p w:rsidR="00057183" w:rsidRPr="00EE2B32" w:rsidRDefault="00057183" w:rsidP="00AA122F">
      <w:pPr>
        <w:pStyle w:val="Heading2"/>
        <w:rPr>
          <w:i w:val="0"/>
        </w:rPr>
      </w:pPr>
      <w:r w:rsidRPr="00EE2B32">
        <w:rPr>
          <w:i w:val="0"/>
        </w:rPr>
        <w:t>Р І Ш Е Н Н Я</w:t>
      </w:r>
    </w:p>
    <w:p w:rsidR="00057183" w:rsidRDefault="00057183" w:rsidP="00AA122F">
      <w:pPr>
        <w:rPr>
          <w:sz w:val="12"/>
          <w:szCs w:val="12"/>
          <w:lang w:val="uk-UA"/>
        </w:rPr>
      </w:pPr>
    </w:p>
    <w:p w:rsidR="00057183" w:rsidRDefault="00057183" w:rsidP="008228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 квітня  2018 року</w:t>
      </w:r>
    </w:p>
    <w:p w:rsidR="00057183" w:rsidRDefault="00057183" w:rsidP="00AA122F">
      <w:pPr>
        <w:rPr>
          <w:sz w:val="28"/>
          <w:szCs w:val="28"/>
          <w:lang w:val="uk-UA"/>
        </w:rPr>
      </w:pPr>
    </w:p>
    <w:p w:rsidR="00057183" w:rsidRDefault="00057183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057183" w:rsidRDefault="00057183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технічної документації  із землеустрою щодо</w:t>
      </w:r>
    </w:p>
    <w:p w:rsidR="00057183" w:rsidRDefault="00057183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 xml:space="preserve">встановлення меж земельної ділянки </w:t>
      </w:r>
    </w:p>
    <w:p w:rsidR="00057183" w:rsidRDefault="00057183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>в натурі (на місцевості)</w:t>
      </w:r>
      <w:r>
        <w:rPr>
          <w:b/>
          <w:sz w:val="28"/>
          <w:szCs w:val="28"/>
          <w:lang w:val="uk-UA"/>
        </w:rPr>
        <w:t xml:space="preserve"> </w:t>
      </w:r>
    </w:p>
    <w:p w:rsidR="00057183" w:rsidRDefault="00057183" w:rsidP="00AA12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57183" w:rsidRDefault="00057183" w:rsidP="00AA12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  <w:t xml:space="preserve">Розглянувши звернення юридичної особи, керуючись Земельним кодексом України, Законом України «Про землеустрій», Законом України «Про місцеве самоврядування в Україні»,  </w:t>
      </w:r>
    </w:p>
    <w:p w:rsidR="00057183" w:rsidRDefault="00057183" w:rsidP="00AA122F">
      <w:pPr>
        <w:jc w:val="both"/>
        <w:rPr>
          <w:sz w:val="28"/>
          <w:szCs w:val="28"/>
          <w:lang w:val="uk-UA"/>
        </w:rPr>
      </w:pPr>
    </w:p>
    <w:p w:rsidR="00057183" w:rsidRDefault="00057183" w:rsidP="00D73880">
      <w:pPr>
        <w:jc w:val="center"/>
        <w:rPr>
          <w:b/>
          <w:sz w:val="28"/>
          <w:szCs w:val="28"/>
          <w:lang w:val="uk-UA"/>
        </w:rPr>
      </w:pPr>
      <w:r w:rsidRPr="00AA3FBA">
        <w:rPr>
          <w:b/>
          <w:sz w:val="28"/>
          <w:szCs w:val="28"/>
          <w:lang w:val="uk-UA"/>
        </w:rPr>
        <w:t>міська   рада   вирішила:</w:t>
      </w:r>
    </w:p>
    <w:p w:rsidR="00057183" w:rsidRDefault="00057183" w:rsidP="00D73880">
      <w:pPr>
        <w:jc w:val="center"/>
        <w:rPr>
          <w:b/>
          <w:sz w:val="28"/>
          <w:szCs w:val="28"/>
          <w:lang w:val="uk-UA"/>
        </w:rPr>
      </w:pPr>
    </w:p>
    <w:p w:rsidR="00057183" w:rsidRPr="00317D1A" w:rsidRDefault="00057183" w:rsidP="00906232">
      <w:pPr>
        <w:tabs>
          <w:tab w:val="left" w:pos="0"/>
        </w:tabs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C86172">
        <w:rPr>
          <w:sz w:val="28"/>
          <w:szCs w:val="28"/>
          <w:lang w:val="uk-UA"/>
        </w:rPr>
        <w:t xml:space="preserve">Надати  дозвіл  </w:t>
      </w:r>
      <w:r w:rsidRPr="00C86172">
        <w:rPr>
          <w:b/>
          <w:sz w:val="28"/>
          <w:szCs w:val="28"/>
          <w:lang w:val="uk-UA"/>
        </w:rPr>
        <w:t>Управлінню з питань комунального майна та земельних відносин виконавчого комітету Лубенської міської ради</w:t>
      </w:r>
      <w:r w:rsidRPr="00C86172"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меж земельної ділянки в натурі (на місцевості) за адресою: м. Лубни, вул. </w:t>
      </w:r>
      <w:r>
        <w:rPr>
          <w:sz w:val="28"/>
          <w:szCs w:val="28"/>
          <w:lang w:val="uk-UA"/>
        </w:rPr>
        <w:t>Монастирська</w:t>
      </w:r>
      <w:r w:rsidRPr="00C8617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7,</w:t>
      </w:r>
      <w:r w:rsidRPr="00C86172">
        <w:rPr>
          <w:sz w:val="28"/>
          <w:szCs w:val="28"/>
          <w:lang w:val="uk-UA"/>
        </w:rPr>
        <w:t xml:space="preserve"> за цільовим призначенням – для </w:t>
      </w:r>
      <w:r>
        <w:rPr>
          <w:sz w:val="28"/>
          <w:szCs w:val="28"/>
          <w:lang w:val="uk-UA"/>
        </w:rPr>
        <w:t>будівництва і обслуговування багатоквартирного житлового будинку</w:t>
      </w:r>
      <w:r w:rsidRPr="00C86172">
        <w:rPr>
          <w:sz w:val="28"/>
          <w:szCs w:val="28"/>
          <w:lang w:val="uk-UA"/>
        </w:rPr>
        <w:t xml:space="preserve"> на користь </w:t>
      </w:r>
      <w:r w:rsidRPr="00C86172">
        <w:rPr>
          <w:b/>
          <w:sz w:val="28"/>
          <w:szCs w:val="28"/>
          <w:lang w:val="uk-UA"/>
        </w:rPr>
        <w:t>Територіальної громади м. Лубни в особі Лубенської міської ради</w:t>
      </w:r>
      <w:r w:rsidRPr="00C86172">
        <w:rPr>
          <w:sz w:val="28"/>
          <w:szCs w:val="28"/>
          <w:lang w:val="uk-UA"/>
        </w:rPr>
        <w:t xml:space="preserve">. </w:t>
      </w:r>
    </w:p>
    <w:p w:rsidR="00057183" w:rsidRDefault="00057183" w:rsidP="004C005A">
      <w:p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</w:p>
    <w:p w:rsidR="00057183" w:rsidRDefault="00057183" w:rsidP="001E06E1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057183" w:rsidRDefault="00057183" w:rsidP="001E06E1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057183" w:rsidRPr="00951D9A" w:rsidRDefault="00057183" w:rsidP="001E06E1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057183" w:rsidRDefault="00057183" w:rsidP="007A2177">
      <w:pPr>
        <w:jc w:val="center"/>
        <w:rPr>
          <w:b/>
          <w:sz w:val="28"/>
          <w:szCs w:val="28"/>
          <w:lang w:val="uk-UA"/>
        </w:rPr>
      </w:pPr>
      <w:r w:rsidRPr="00F63ADD">
        <w:rPr>
          <w:b/>
          <w:sz w:val="28"/>
          <w:szCs w:val="28"/>
          <w:lang w:val="uk-UA"/>
        </w:rPr>
        <w:t xml:space="preserve">Міський голова                                   </w:t>
      </w:r>
      <w:r>
        <w:rPr>
          <w:b/>
          <w:sz w:val="28"/>
          <w:szCs w:val="28"/>
          <w:lang w:val="uk-UA"/>
        </w:rPr>
        <w:t xml:space="preserve">                       </w:t>
      </w:r>
      <w:r w:rsidRPr="00F63ADD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О.П.Грицаєнко</w:t>
      </w:r>
    </w:p>
    <w:p w:rsidR="00057183" w:rsidRDefault="00057183" w:rsidP="004C005A">
      <w:pPr>
        <w:rPr>
          <w:sz w:val="24"/>
          <w:szCs w:val="24"/>
          <w:lang w:val="uk-UA"/>
        </w:rPr>
      </w:pPr>
    </w:p>
    <w:p w:rsidR="00057183" w:rsidRDefault="00057183" w:rsidP="008F5FE3">
      <w:pPr>
        <w:rPr>
          <w:sz w:val="24"/>
          <w:szCs w:val="24"/>
          <w:lang w:val="uk-UA"/>
        </w:rPr>
      </w:pPr>
    </w:p>
    <w:p w:rsidR="00057183" w:rsidRDefault="00057183" w:rsidP="00522A19">
      <w:pPr>
        <w:jc w:val="center"/>
        <w:rPr>
          <w:sz w:val="24"/>
          <w:szCs w:val="24"/>
          <w:lang w:val="uk-UA"/>
        </w:rPr>
      </w:pPr>
    </w:p>
    <w:p w:rsidR="00057183" w:rsidRDefault="00057183" w:rsidP="00522A19">
      <w:pPr>
        <w:jc w:val="center"/>
        <w:rPr>
          <w:sz w:val="24"/>
          <w:szCs w:val="24"/>
          <w:lang w:val="uk-UA"/>
        </w:rPr>
      </w:pPr>
    </w:p>
    <w:p w:rsidR="00057183" w:rsidRDefault="00057183" w:rsidP="00522A19">
      <w:pPr>
        <w:jc w:val="center"/>
        <w:rPr>
          <w:sz w:val="24"/>
          <w:szCs w:val="24"/>
          <w:lang w:val="uk-UA"/>
        </w:rPr>
      </w:pPr>
    </w:p>
    <w:p w:rsidR="00057183" w:rsidRDefault="00057183" w:rsidP="00522A19">
      <w:pPr>
        <w:jc w:val="center"/>
        <w:rPr>
          <w:sz w:val="24"/>
          <w:szCs w:val="24"/>
          <w:lang w:val="uk-UA"/>
        </w:rPr>
      </w:pPr>
    </w:p>
    <w:p w:rsidR="00057183" w:rsidRDefault="00057183" w:rsidP="00522A19">
      <w:pPr>
        <w:jc w:val="center"/>
        <w:rPr>
          <w:sz w:val="24"/>
          <w:szCs w:val="24"/>
          <w:lang w:val="uk-UA"/>
        </w:rPr>
      </w:pPr>
    </w:p>
    <w:p w:rsidR="00057183" w:rsidRDefault="00057183" w:rsidP="00522A19">
      <w:pPr>
        <w:jc w:val="center"/>
        <w:rPr>
          <w:sz w:val="24"/>
          <w:szCs w:val="24"/>
          <w:lang w:val="uk-UA"/>
        </w:rPr>
      </w:pPr>
    </w:p>
    <w:p w:rsidR="00057183" w:rsidRDefault="00057183" w:rsidP="00522A19">
      <w:pPr>
        <w:jc w:val="center"/>
        <w:rPr>
          <w:sz w:val="24"/>
          <w:szCs w:val="24"/>
          <w:lang w:val="uk-UA"/>
        </w:rPr>
      </w:pPr>
    </w:p>
    <w:p w:rsidR="00057183" w:rsidRDefault="00057183" w:rsidP="00522A19">
      <w:pPr>
        <w:jc w:val="center"/>
        <w:rPr>
          <w:sz w:val="24"/>
          <w:szCs w:val="24"/>
          <w:lang w:val="uk-UA"/>
        </w:rPr>
      </w:pPr>
    </w:p>
    <w:p w:rsidR="00057183" w:rsidRDefault="00057183" w:rsidP="00522A19">
      <w:pPr>
        <w:jc w:val="center"/>
        <w:rPr>
          <w:sz w:val="24"/>
          <w:szCs w:val="24"/>
          <w:lang w:val="uk-UA"/>
        </w:rPr>
      </w:pPr>
    </w:p>
    <w:p w:rsidR="00057183" w:rsidRDefault="00057183" w:rsidP="00522A19">
      <w:pPr>
        <w:jc w:val="center"/>
        <w:rPr>
          <w:sz w:val="24"/>
          <w:szCs w:val="24"/>
          <w:lang w:val="uk-UA"/>
        </w:rPr>
      </w:pPr>
    </w:p>
    <w:p w:rsidR="00057183" w:rsidRDefault="00057183" w:rsidP="00522A19">
      <w:pPr>
        <w:jc w:val="center"/>
        <w:rPr>
          <w:sz w:val="24"/>
          <w:szCs w:val="24"/>
          <w:lang w:val="uk-UA"/>
        </w:rPr>
      </w:pPr>
    </w:p>
    <w:p w:rsidR="00057183" w:rsidRDefault="00057183" w:rsidP="00522A19">
      <w:pPr>
        <w:jc w:val="center"/>
        <w:rPr>
          <w:sz w:val="24"/>
          <w:szCs w:val="24"/>
          <w:lang w:val="uk-UA"/>
        </w:rPr>
      </w:pPr>
    </w:p>
    <w:p w:rsidR="00057183" w:rsidRDefault="00057183" w:rsidP="00522A19">
      <w:pPr>
        <w:jc w:val="center"/>
        <w:rPr>
          <w:sz w:val="24"/>
          <w:szCs w:val="24"/>
          <w:lang w:val="uk-UA"/>
        </w:rPr>
      </w:pPr>
    </w:p>
    <w:p w:rsidR="00057183" w:rsidRDefault="00057183" w:rsidP="00522A19">
      <w:pPr>
        <w:jc w:val="center"/>
        <w:rPr>
          <w:sz w:val="24"/>
          <w:szCs w:val="24"/>
          <w:lang w:val="uk-UA"/>
        </w:rPr>
      </w:pPr>
    </w:p>
    <w:p w:rsidR="00057183" w:rsidRPr="00C57B85" w:rsidRDefault="00057183" w:rsidP="004E4CA9">
      <w:pPr>
        <w:jc w:val="both"/>
        <w:rPr>
          <w:sz w:val="18"/>
          <w:szCs w:val="18"/>
          <w:lang w:val="uk-UA"/>
        </w:rPr>
      </w:pPr>
      <w:bookmarkStart w:id="0" w:name="_GoBack"/>
      <w:bookmarkEnd w:id="0"/>
    </w:p>
    <w:sectPr w:rsidR="00057183" w:rsidRPr="00C57B85" w:rsidSect="00BF7B45">
      <w:footerReference w:type="even" r:id="rId8"/>
      <w:footerReference w:type="default" r:id="rId9"/>
      <w:pgSz w:w="11906" w:h="16838"/>
      <w:pgMar w:top="899" w:right="850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183" w:rsidRDefault="00057183">
      <w:r>
        <w:separator/>
      </w:r>
    </w:p>
  </w:endnote>
  <w:endnote w:type="continuationSeparator" w:id="0">
    <w:p w:rsidR="00057183" w:rsidRDefault="00057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183" w:rsidRDefault="00057183" w:rsidP="00D71B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7183" w:rsidRDefault="00057183" w:rsidP="000F572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183" w:rsidRDefault="00057183" w:rsidP="00D71B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57183" w:rsidRDefault="00057183" w:rsidP="000F572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183" w:rsidRDefault="00057183">
      <w:r>
        <w:separator/>
      </w:r>
    </w:p>
  </w:footnote>
  <w:footnote w:type="continuationSeparator" w:id="0">
    <w:p w:rsidR="00057183" w:rsidRDefault="000571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A6590"/>
    <w:multiLevelType w:val="hybridMultilevel"/>
    <w:tmpl w:val="01265F18"/>
    <w:lvl w:ilvl="0" w:tplc="ED50B1CA"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>
    <w:nsid w:val="1D6565AD"/>
    <w:multiLevelType w:val="multilevel"/>
    <w:tmpl w:val="DBA4A18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>
    <w:nsid w:val="23953CFF"/>
    <w:multiLevelType w:val="hybridMultilevel"/>
    <w:tmpl w:val="D3529EE6"/>
    <w:lvl w:ilvl="0" w:tplc="76BA19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AAE49A5A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FBD84728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1B7A6DD2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8F3EE078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FFCE26B8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DF4892E2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88EE9FFC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223CB93E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">
    <w:nsid w:val="24CA0342"/>
    <w:multiLevelType w:val="hybridMultilevel"/>
    <w:tmpl w:val="40C2E812"/>
    <w:lvl w:ilvl="0" w:tplc="0EE24B8A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87A089A"/>
    <w:multiLevelType w:val="hybridMultilevel"/>
    <w:tmpl w:val="982C5B2E"/>
    <w:lvl w:ilvl="0" w:tplc="57FE3070">
      <w:numFmt w:val="decimalZero"/>
      <w:lvlText w:val="%1."/>
      <w:lvlJc w:val="left"/>
      <w:pPr>
        <w:ind w:left="60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5">
    <w:nsid w:val="3102573A"/>
    <w:multiLevelType w:val="multilevel"/>
    <w:tmpl w:val="B0D215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  <w:b w:val="0"/>
      </w:rPr>
    </w:lvl>
  </w:abstractNum>
  <w:abstractNum w:abstractNumId="6">
    <w:nsid w:val="391C3094"/>
    <w:multiLevelType w:val="hybridMultilevel"/>
    <w:tmpl w:val="BE64851E"/>
    <w:lvl w:ilvl="0" w:tplc="EDD8206C"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7">
    <w:nsid w:val="39BB7C1A"/>
    <w:multiLevelType w:val="multilevel"/>
    <w:tmpl w:val="E61A2716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b w:val="0"/>
        <w:bCs/>
        <w:color w:val="000000"/>
      </w:rPr>
    </w:lvl>
    <w:lvl w:ilvl="1">
      <w:start w:val="2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 w:hint="default"/>
        <w:color w:val="000000"/>
      </w:rPr>
    </w:lvl>
  </w:abstractNum>
  <w:abstractNum w:abstractNumId="8">
    <w:nsid w:val="41C43887"/>
    <w:multiLevelType w:val="multilevel"/>
    <w:tmpl w:val="8F0A1744"/>
    <w:lvl w:ilvl="0">
      <w:numFmt w:val="decimalZero"/>
      <w:lvlText w:val="%1.0"/>
      <w:lvlJc w:val="left"/>
      <w:pPr>
        <w:ind w:left="600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8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11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8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5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3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3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99" w:hanging="2160"/>
      </w:pPr>
      <w:rPr>
        <w:rFonts w:cs="Times New Roman" w:hint="default"/>
      </w:rPr>
    </w:lvl>
  </w:abstractNum>
  <w:abstractNum w:abstractNumId="9">
    <w:nsid w:val="43F26434"/>
    <w:multiLevelType w:val="hybridMultilevel"/>
    <w:tmpl w:val="880EFC6C"/>
    <w:lvl w:ilvl="0" w:tplc="B8FC238E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9606A5"/>
    <w:multiLevelType w:val="multilevel"/>
    <w:tmpl w:val="17CEBB0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1">
    <w:nsid w:val="4AA30F26"/>
    <w:multiLevelType w:val="hybridMultilevel"/>
    <w:tmpl w:val="42E00C68"/>
    <w:lvl w:ilvl="0" w:tplc="30045758">
      <w:start w:val="4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09D589C"/>
    <w:multiLevelType w:val="hybridMultilevel"/>
    <w:tmpl w:val="C11E3234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b/>
        <w:color w:val="000000"/>
      </w:rPr>
    </w:lvl>
    <w:lvl w:ilvl="2" w:tplc="7AD23CAA">
      <w:numFmt w:val="decimal"/>
      <w:lvlText w:val="%3"/>
      <w:lvlJc w:val="left"/>
      <w:pPr>
        <w:tabs>
          <w:tab w:val="num" w:pos="2025"/>
        </w:tabs>
        <w:ind w:left="2025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3">
    <w:nsid w:val="560E1F44"/>
    <w:multiLevelType w:val="multilevel"/>
    <w:tmpl w:val="3C1C5AAC"/>
    <w:lvl w:ilvl="0">
      <w:numFmt w:val="decimal"/>
      <w:lvlText w:val="%1.0."/>
      <w:lvlJc w:val="left"/>
      <w:pPr>
        <w:tabs>
          <w:tab w:val="num" w:pos="945"/>
        </w:tabs>
        <w:ind w:left="945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3"/>
        </w:tabs>
        <w:ind w:left="165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61"/>
        </w:tabs>
        <w:ind w:left="236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9"/>
        </w:tabs>
        <w:ind w:left="34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37"/>
        </w:tabs>
        <w:ind w:left="413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205"/>
        </w:tabs>
        <w:ind w:left="52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73"/>
        </w:tabs>
        <w:ind w:left="627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81"/>
        </w:tabs>
        <w:ind w:left="69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9"/>
        </w:tabs>
        <w:ind w:left="8049" w:hanging="2160"/>
      </w:pPr>
      <w:rPr>
        <w:rFonts w:cs="Times New Roman" w:hint="default"/>
      </w:rPr>
    </w:lvl>
  </w:abstractNum>
  <w:abstractNum w:abstractNumId="14">
    <w:nsid w:val="56F6637C"/>
    <w:multiLevelType w:val="multilevel"/>
    <w:tmpl w:val="8CBEC66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b w:val="0"/>
      </w:rPr>
    </w:lvl>
  </w:abstractNum>
  <w:abstractNum w:abstractNumId="15">
    <w:nsid w:val="598D315C"/>
    <w:multiLevelType w:val="multilevel"/>
    <w:tmpl w:val="999C602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6">
    <w:nsid w:val="5F9F197E"/>
    <w:multiLevelType w:val="hybridMultilevel"/>
    <w:tmpl w:val="7D580398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6A5D64"/>
    <w:multiLevelType w:val="hybridMultilevel"/>
    <w:tmpl w:val="14D81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71B74809"/>
    <w:multiLevelType w:val="hybridMultilevel"/>
    <w:tmpl w:val="75CEFE8A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1D7B3C"/>
    <w:multiLevelType w:val="hybridMultilevel"/>
    <w:tmpl w:val="4FB2CB7E"/>
    <w:lvl w:ilvl="0" w:tplc="DF567C82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A414F7C"/>
    <w:multiLevelType w:val="hybridMultilevel"/>
    <w:tmpl w:val="34F27BEC"/>
    <w:lvl w:ilvl="0" w:tplc="07823F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0"/>
  </w:num>
  <w:num w:numId="5">
    <w:abstractNumId w:val="12"/>
  </w:num>
  <w:num w:numId="6">
    <w:abstractNumId w:val="18"/>
  </w:num>
  <w:num w:numId="7">
    <w:abstractNumId w:val="16"/>
  </w:num>
  <w:num w:numId="8">
    <w:abstractNumId w:val="2"/>
  </w:num>
  <w:num w:numId="9">
    <w:abstractNumId w:val="3"/>
  </w:num>
  <w:num w:numId="10">
    <w:abstractNumId w:val="5"/>
  </w:num>
  <w:num w:numId="11">
    <w:abstractNumId w:val="14"/>
  </w:num>
  <w:num w:numId="12">
    <w:abstractNumId w:val="17"/>
  </w:num>
  <w:num w:numId="13">
    <w:abstractNumId w:val="6"/>
  </w:num>
  <w:num w:numId="14">
    <w:abstractNumId w:val="19"/>
  </w:num>
  <w:num w:numId="15">
    <w:abstractNumId w:val="13"/>
  </w:num>
  <w:num w:numId="16">
    <w:abstractNumId w:val="15"/>
  </w:num>
  <w:num w:numId="17">
    <w:abstractNumId w:val="10"/>
  </w:num>
  <w:num w:numId="18">
    <w:abstractNumId w:val="1"/>
  </w:num>
  <w:num w:numId="19">
    <w:abstractNumId w:val="4"/>
  </w:num>
  <w:num w:numId="20">
    <w:abstractNumId w:val="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122F"/>
    <w:rsid w:val="000032F0"/>
    <w:rsid w:val="000035F8"/>
    <w:rsid w:val="00006D32"/>
    <w:rsid w:val="00007D52"/>
    <w:rsid w:val="00012803"/>
    <w:rsid w:val="00014379"/>
    <w:rsid w:val="00014A6C"/>
    <w:rsid w:val="00015009"/>
    <w:rsid w:val="00021F03"/>
    <w:rsid w:val="00023A7F"/>
    <w:rsid w:val="000241F5"/>
    <w:rsid w:val="00026553"/>
    <w:rsid w:val="00026D9C"/>
    <w:rsid w:val="00027C8C"/>
    <w:rsid w:val="000319C6"/>
    <w:rsid w:val="00034254"/>
    <w:rsid w:val="000402FB"/>
    <w:rsid w:val="00044A36"/>
    <w:rsid w:val="000457B1"/>
    <w:rsid w:val="00045B93"/>
    <w:rsid w:val="00047885"/>
    <w:rsid w:val="00047A3E"/>
    <w:rsid w:val="00047FC0"/>
    <w:rsid w:val="00053C1F"/>
    <w:rsid w:val="00053CB7"/>
    <w:rsid w:val="00057183"/>
    <w:rsid w:val="00057EAD"/>
    <w:rsid w:val="00060C1C"/>
    <w:rsid w:val="00062106"/>
    <w:rsid w:val="00062F25"/>
    <w:rsid w:val="000632A0"/>
    <w:rsid w:val="00063E0A"/>
    <w:rsid w:val="00065B4C"/>
    <w:rsid w:val="0006634B"/>
    <w:rsid w:val="00066DB7"/>
    <w:rsid w:val="0007141E"/>
    <w:rsid w:val="00075C62"/>
    <w:rsid w:val="00081657"/>
    <w:rsid w:val="000827BD"/>
    <w:rsid w:val="0008356F"/>
    <w:rsid w:val="000901B2"/>
    <w:rsid w:val="00090FAF"/>
    <w:rsid w:val="00095F0C"/>
    <w:rsid w:val="00096EA8"/>
    <w:rsid w:val="00097ABC"/>
    <w:rsid w:val="000A095A"/>
    <w:rsid w:val="000A1CA1"/>
    <w:rsid w:val="000A698F"/>
    <w:rsid w:val="000B0C77"/>
    <w:rsid w:val="000B424E"/>
    <w:rsid w:val="000B46E5"/>
    <w:rsid w:val="000B5E29"/>
    <w:rsid w:val="000C4575"/>
    <w:rsid w:val="000C5550"/>
    <w:rsid w:val="000C5745"/>
    <w:rsid w:val="000C79C9"/>
    <w:rsid w:val="000D1EF3"/>
    <w:rsid w:val="000D5804"/>
    <w:rsid w:val="000E3A4E"/>
    <w:rsid w:val="000E5961"/>
    <w:rsid w:val="000E76D4"/>
    <w:rsid w:val="000F2849"/>
    <w:rsid w:val="000F2B73"/>
    <w:rsid w:val="000F3BDC"/>
    <w:rsid w:val="000F572C"/>
    <w:rsid w:val="000F57D7"/>
    <w:rsid w:val="000F7611"/>
    <w:rsid w:val="00100888"/>
    <w:rsid w:val="00101055"/>
    <w:rsid w:val="0010165B"/>
    <w:rsid w:val="0010198C"/>
    <w:rsid w:val="00101BE6"/>
    <w:rsid w:val="00101E5C"/>
    <w:rsid w:val="00106AB9"/>
    <w:rsid w:val="001150A1"/>
    <w:rsid w:val="00116406"/>
    <w:rsid w:val="001172AC"/>
    <w:rsid w:val="001233AC"/>
    <w:rsid w:val="001235B8"/>
    <w:rsid w:val="001238E6"/>
    <w:rsid w:val="00124A51"/>
    <w:rsid w:val="00125766"/>
    <w:rsid w:val="001272D8"/>
    <w:rsid w:val="00131BE2"/>
    <w:rsid w:val="00132638"/>
    <w:rsid w:val="00132A45"/>
    <w:rsid w:val="00143B2C"/>
    <w:rsid w:val="001448C9"/>
    <w:rsid w:val="00146334"/>
    <w:rsid w:val="00147364"/>
    <w:rsid w:val="00147C06"/>
    <w:rsid w:val="00155290"/>
    <w:rsid w:val="00162D27"/>
    <w:rsid w:val="0016344D"/>
    <w:rsid w:val="00163DC5"/>
    <w:rsid w:val="00165C9C"/>
    <w:rsid w:val="001663AA"/>
    <w:rsid w:val="001671F6"/>
    <w:rsid w:val="001675E7"/>
    <w:rsid w:val="001708AB"/>
    <w:rsid w:val="00171552"/>
    <w:rsid w:val="00171B1B"/>
    <w:rsid w:val="00173F57"/>
    <w:rsid w:val="001806E0"/>
    <w:rsid w:val="00180B9D"/>
    <w:rsid w:val="00183C1A"/>
    <w:rsid w:val="00183E82"/>
    <w:rsid w:val="00184698"/>
    <w:rsid w:val="00185B27"/>
    <w:rsid w:val="00186EBE"/>
    <w:rsid w:val="00187102"/>
    <w:rsid w:val="00191BC7"/>
    <w:rsid w:val="00192989"/>
    <w:rsid w:val="00193013"/>
    <w:rsid w:val="00197659"/>
    <w:rsid w:val="001A3823"/>
    <w:rsid w:val="001A3BEE"/>
    <w:rsid w:val="001B1465"/>
    <w:rsid w:val="001B2FC7"/>
    <w:rsid w:val="001B365F"/>
    <w:rsid w:val="001B4AE4"/>
    <w:rsid w:val="001B70A3"/>
    <w:rsid w:val="001B7BF1"/>
    <w:rsid w:val="001C67FD"/>
    <w:rsid w:val="001C6B7D"/>
    <w:rsid w:val="001C7682"/>
    <w:rsid w:val="001D04ED"/>
    <w:rsid w:val="001D1147"/>
    <w:rsid w:val="001D419E"/>
    <w:rsid w:val="001D4CDA"/>
    <w:rsid w:val="001D6523"/>
    <w:rsid w:val="001E06E1"/>
    <w:rsid w:val="001E5034"/>
    <w:rsid w:val="001E5072"/>
    <w:rsid w:val="001E63EC"/>
    <w:rsid w:val="001E6701"/>
    <w:rsid w:val="001E69EA"/>
    <w:rsid w:val="001F1AE0"/>
    <w:rsid w:val="001F45B2"/>
    <w:rsid w:val="001F656F"/>
    <w:rsid w:val="00200A01"/>
    <w:rsid w:val="0020127C"/>
    <w:rsid w:val="002015F0"/>
    <w:rsid w:val="002038BE"/>
    <w:rsid w:val="00205643"/>
    <w:rsid w:val="00211FBA"/>
    <w:rsid w:val="00212EDD"/>
    <w:rsid w:val="00217139"/>
    <w:rsid w:val="002265DF"/>
    <w:rsid w:val="0022684B"/>
    <w:rsid w:val="00230FD0"/>
    <w:rsid w:val="00235CB0"/>
    <w:rsid w:val="00237DDA"/>
    <w:rsid w:val="002412E8"/>
    <w:rsid w:val="00242E5D"/>
    <w:rsid w:val="0024546D"/>
    <w:rsid w:val="002527C1"/>
    <w:rsid w:val="00252858"/>
    <w:rsid w:val="002542B7"/>
    <w:rsid w:val="002560B2"/>
    <w:rsid w:val="00257420"/>
    <w:rsid w:val="00261966"/>
    <w:rsid w:val="00265896"/>
    <w:rsid w:val="00266966"/>
    <w:rsid w:val="00267080"/>
    <w:rsid w:val="0027142F"/>
    <w:rsid w:val="002716FC"/>
    <w:rsid w:val="00272171"/>
    <w:rsid w:val="00273378"/>
    <w:rsid w:val="00273AC8"/>
    <w:rsid w:val="00274FA8"/>
    <w:rsid w:val="002767B2"/>
    <w:rsid w:val="002967D7"/>
    <w:rsid w:val="002A1CFE"/>
    <w:rsid w:val="002A21E4"/>
    <w:rsid w:val="002A3EDE"/>
    <w:rsid w:val="002A473A"/>
    <w:rsid w:val="002A5904"/>
    <w:rsid w:val="002A61B2"/>
    <w:rsid w:val="002A6AA4"/>
    <w:rsid w:val="002A7637"/>
    <w:rsid w:val="002A7947"/>
    <w:rsid w:val="002B1663"/>
    <w:rsid w:val="002B200A"/>
    <w:rsid w:val="002B262A"/>
    <w:rsid w:val="002B5096"/>
    <w:rsid w:val="002B61A1"/>
    <w:rsid w:val="002C3462"/>
    <w:rsid w:val="002C55AD"/>
    <w:rsid w:val="002C5A0B"/>
    <w:rsid w:val="002C6043"/>
    <w:rsid w:val="002C7B52"/>
    <w:rsid w:val="002D1C7E"/>
    <w:rsid w:val="002D272B"/>
    <w:rsid w:val="002D511C"/>
    <w:rsid w:val="002D5CF9"/>
    <w:rsid w:val="002D686E"/>
    <w:rsid w:val="002E03ED"/>
    <w:rsid w:val="002E1616"/>
    <w:rsid w:val="002E1800"/>
    <w:rsid w:val="002E2E21"/>
    <w:rsid w:val="002F03F0"/>
    <w:rsid w:val="002F0F6D"/>
    <w:rsid w:val="002F2113"/>
    <w:rsid w:val="002F3455"/>
    <w:rsid w:val="002F7392"/>
    <w:rsid w:val="00303522"/>
    <w:rsid w:val="00304B82"/>
    <w:rsid w:val="003078D9"/>
    <w:rsid w:val="00311557"/>
    <w:rsid w:val="00314F9C"/>
    <w:rsid w:val="00317D1A"/>
    <w:rsid w:val="00324FF6"/>
    <w:rsid w:val="0032514C"/>
    <w:rsid w:val="00326FCF"/>
    <w:rsid w:val="00327606"/>
    <w:rsid w:val="003303DD"/>
    <w:rsid w:val="0033252C"/>
    <w:rsid w:val="003328E3"/>
    <w:rsid w:val="00332CC3"/>
    <w:rsid w:val="0033331B"/>
    <w:rsid w:val="003342F1"/>
    <w:rsid w:val="00343311"/>
    <w:rsid w:val="00343BEA"/>
    <w:rsid w:val="00347B4E"/>
    <w:rsid w:val="00350A94"/>
    <w:rsid w:val="00351C59"/>
    <w:rsid w:val="00352BF1"/>
    <w:rsid w:val="003555D8"/>
    <w:rsid w:val="003571FA"/>
    <w:rsid w:val="003608B1"/>
    <w:rsid w:val="003626BE"/>
    <w:rsid w:val="003637ED"/>
    <w:rsid w:val="00366AFD"/>
    <w:rsid w:val="00366F52"/>
    <w:rsid w:val="00367F4C"/>
    <w:rsid w:val="00373312"/>
    <w:rsid w:val="00374534"/>
    <w:rsid w:val="00375C7E"/>
    <w:rsid w:val="00375DC9"/>
    <w:rsid w:val="00380F65"/>
    <w:rsid w:val="00382B1E"/>
    <w:rsid w:val="003837DC"/>
    <w:rsid w:val="003849F4"/>
    <w:rsid w:val="00384C39"/>
    <w:rsid w:val="00386817"/>
    <w:rsid w:val="0039373D"/>
    <w:rsid w:val="00393B39"/>
    <w:rsid w:val="00395CF6"/>
    <w:rsid w:val="00395D18"/>
    <w:rsid w:val="003964D6"/>
    <w:rsid w:val="003A26AA"/>
    <w:rsid w:val="003A5B04"/>
    <w:rsid w:val="003A5F3A"/>
    <w:rsid w:val="003A7236"/>
    <w:rsid w:val="003A789B"/>
    <w:rsid w:val="003A7DE5"/>
    <w:rsid w:val="003B0328"/>
    <w:rsid w:val="003B25F6"/>
    <w:rsid w:val="003B2FAC"/>
    <w:rsid w:val="003B4953"/>
    <w:rsid w:val="003B5289"/>
    <w:rsid w:val="003B543D"/>
    <w:rsid w:val="003B70C0"/>
    <w:rsid w:val="003C24B7"/>
    <w:rsid w:val="003C29A4"/>
    <w:rsid w:val="003C3A63"/>
    <w:rsid w:val="003C5E3B"/>
    <w:rsid w:val="003C6A11"/>
    <w:rsid w:val="003D28EB"/>
    <w:rsid w:val="003D3C31"/>
    <w:rsid w:val="003E5905"/>
    <w:rsid w:val="003E5CB1"/>
    <w:rsid w:val="003E6F04"/>
    <w:rsid w:val="003E6F15"/>
    <w:rsid w:val="003E761C"/>
    <w:rsid w:val="003F3158"/>
    <w:rsid w:val="003F3C3E"/>
    <w:rsid w:val="00401A8C"/>
    <w:rsid w:val="00401F3E"/>
    <w:rsid w:val="00405EE4"/>
    <w:rsid w:val="00407104"/>
    <w:rsid w:val="00407CB4"/>
    <w:rsid w:val="004100CD"/>
    <w:rsid w:val="00410804"/>
    <w:rsid w:val="004119A7"/>
    <w:rsid w:val="00412E66"/>
    <w:rsid w:val="00422E24"/>
    <w:rsid w:val="00423646"/>
    <w:rsid w:val="004269A4"/>
    <w:rsid w:val="00432F61"/>
    <w:rsid w:val="00434838"/>
    <w:rsid w:val="00435D1D"/>
    <w:rsid w:val="00440680"/>
    <w:rsid w:val="00440EE5"/>
    <w:rsid w:val="00441A9F"/>
    <w:rsid w:val="004443AA"/>
    <w:rsid w:val="004448EA"/>
    <w:rsid w:val="00445BE8"/>
    <w:rsid w:val="00447196"/>
    <w:rsid w:val="004479A0"/>
    <w:rsid w:val="004501F9"/>
    <w:rsid w:val="004507AD"/>
    <w:rsid w:val="00451D2C"/>
    <w:rsid w:val="0045215F"/>
    <w:rsid w:val="00453447"/>
    <w:rsid w:val="00454563"/>
    <w:rsid w:val="00455773"/>
    <w:rsid w:val="00457BE6"/>
    <w:rsid w:val="004649A5"/>
    <w:rsid w:val="00470102"/>
    <w:rsid w:val="00470A35"/>
    <w:rsid w:val="004753C3"/>
    <w:rsid w:val="004756DA"/>
    <w:rsid w:val="00476799"/>
    <w:rsid w:val="00476CD3"/>
    <w:rsid w:val="004770C2"/>
    <w:rsid w:val="0048259A"/>
    <w:rsid w:val="00483188"/>
    <w:rsid w:val="00483D3B"/>
    <w:rsid w:val="00485279"/>
    <w:rsid w:val="0048650C"/>
    <w:rsid w:val="00486881"/>
    <w:rsid w:val="00486B02"/>
    <w:rsid w:val="00487C21"/>
    <w:rsid w:val="00487DAE"/>
    <w:rsid w:val="004948B5"/>
    <w:rsid w:val="00494AD9"/>
    <w:rsid w:val="00496939"/>
    <w:rsid w:val="004A119E"/>
    <w:rsid w:val="004A2E58"/>
    <w:rsid w:val="004A391F"/>
    <w:rsid w:val="004A64E9"/>
    <w:rsid w:val="004A7C84"/>
    <w:rsid w:val="004B1522"/>
    <w:rsid w:val="004B1B30"/>
    <w:rsid w:val="004B3919"/>
    <w:rsid w:val="004B414C"/>
    <w:rsid w:val="004C005A"/>
    <w:rsid w:val="004C0C9A"/>
    <w:rsid w:val="004C491C"/>
    <w:rsid w:val="004C6F81"/>
    <w:rsid w:val="004C70A3"/>
    <w:rsid w:val="004C7E1B"/>
    <w:rsid w:val="004D11FC"/>
    <w:rsid w:val="004D4A76"/>
    <w:rsid w:val="004E18C3"/>
    <w:rsid w:val="004E4CA9"/>
    <w:rsid w:val="004E682E"/>
    <w:rsid w:val="004E6EE5"/>
    <w:rsid w:val="004E71BA"/>
    <w:rsid w:val="004E7EB2"/>
    <w:rsid w:val="004F009E"/>
    <w:rsid w:val="004F1383"/>
    <w:rsid w:val="004F1386"/>
    <w:rsid w:val="004F1A1D"/>
    <w:rsid w:val="004F1ED5"/>
    <w:rsid w:val="004F1FF4"/>
    <w:rsid w:val="004F79BA"/>
    <w:rsid w:val="00500F2F"/>
    <w:rsid w:val="00501366"/>
    <w:rsid w:val="0050195D"/>
    <w:rsid w:val="00503E39"/>
    <w:rsid w:val="00504599"/>
    <w:rsid w:val="005052A2"/>
    <w:rsid w:val="00505A73"/>
    <w:rsid w:val="00507B77"/>
    <w:rsid w:val="00510967"/>
    <w:rsid w:val="005113BF"/>
    <w:rsid w:val="00511B1D"/>
    <w:rsid w:val="0051241E"/>
    <w:rsid w:val="0051338A"/>
    <w:rsid w:val="005200FD"/>
    <w:rsid w:val="00520497"/>
    <w:rsid w:val="00522A19"/>
    <w:rsid w:val="005230F1"/>
    <w:rsid w:val="0053052E"/>
    <w:rsid w:val="0053260D"/>
    <w:rsid w:val="0053263B"/>
    <w:rsid w:val="00533652"/>
    <w:rsid w:val="00534010"/>
    <w:rsid w:val="00534878"/>
    <w:rsid w:val="005363BF"/>
    <w:rsid w:val="0054055B"/>
    <w:rsid w:val="005408B0"/>
    <w:rsid w:val="005426A4"/>
    <w:rsid w:val="00542ACB"/>
    <w:rsid w:val="005436EC"/>
    <w:rsid w:val="005471DC"/>
    <w:rsid w:val="00550FD6"/>
    <w:rsid w:val="00551434"/>
    <w:rsid w:val="005537A0"/>
    <w:rsid w:val="00554F2D"/>
    <w:rsid w:val="005568F9"/>
    <w:rsid w:val="005614BF"/>
    <w:rsid w:val="005705B3"/>
    <w:rsid w:val="0057497E"/>
    <w:rsid w:val="00575D78"/>
    <w:rsid w:val="0057657E"/>
    <w:rsid w:val="00584C55"/>
    <w:rsid w:val="00585408"/>
    <w:rsid w:val="0058655C"/>
    <w:rsid w:val="00591189"/>
    <w:rsid w:val="00593D8E"/>
    <w:rsid w:val="00596CDC"/>
    <w:rsid w:val="005A643E"/>
    <w:rsid w:val="005A695D"/>
    <w:rsid w:val="005A7188"/>
    <w:rsid w:val="005B48D1"/>
    <w:rsid w:val="005B541B"/>
    <w:rsid w:val="005B66E3"/>
    <w:rsid w:val="005B7148"/>
    <w:rsid w:val="005B721B"/>
    <w:rsid w:val="005C1BC5"/>
    <w:rsid w:val="005C2089"/>
    <w:rsid w:val="005C3E8D"/>
    <w:rsid w:val="005C579A"/>
    <w:rsid w:val="005C5D00"/>
    <w:rsid w:val="005D199D"/>
    <w:rsid w:val="005D3F5E"/>
    <w:rsid w:val="005D5DBA"/>
    <w:rsid w:val="005D6166"/>
    <w:rsid w:val="005E793C"/>
    <w:rsid w:val="005F4686"/>
    <w:rsid w:val="005F555E"/>
    <w:rsid w:val="005F59B4"/>
    <w:rsid w:val="005F5EA2"/>
    <w:rsid w:val="00603AD1"/>
    <w:rsid w:val="00605502"/>
    <w:rsid w:val="00612223"/>
    <w:rsid w:val="006146B6"/>
    <w:rsid w:val="00615379"/>
    <w:rsid w:val="00616EF1"/>
    <w:rsid w:val="006221C6"/>
    <w:rsid w:val="006223E1"/>
    <w:rsid w:val="00622CB8"/>
    <w:rsid w:val="0062606B"/>
    <w:rsid w:val="00627165"/>
    <w:rsid w:val="00630B6F"/>
    <w:rsid w:val="006322A6"/>
    <w:rsid w:val="00632B46"/>
    <w:rsid w:val="006411A8"/>
    <w:rsid w:val="00641881"/>
    <w:rsid w:val="00644573"/>
    <w:rsid w:val="0064640A"/>
    <w:rsid w:val="006469D5"/>
    <w:rsid w:val="00651098"/>
    <w:rsid w:val="0065151A"/>
    <w:rsid w:val="00652B3C"/>
    <w:rsid w:val="00660B18"/>
    <w:rsid w:val="006632A9"/>
    <w:rsid w:val="006643B4"/>
    <w:rsid w:val="0066605B"/>
    <w:rsid w:val="00667233"/>
    <w:rsid w:val="00667A43"/>
    <w:rsid w:val="00670811"/>
    <w:rsid w:val="00672DB7"/>
    <w:rsid w:val="00673319"/>
    <w:rsid w:val="00673971"/>
    <w:rsid w:val="006744F6"/>
    <w:rsid w:val="00676B00"/>
    <w:rsid w:val="00677AFF"/>
    <w:rsid w:val="00683476"/>
    <w:rsid w:val="00687B1D"/>
    <w:rsid w:val="006900B9"/>
    <w:rsid w:val="00690AE1"/>
    <w:rsid w:val="00691FA7"/>
    <w:rsid w:val="00692333"/>
    <w:rsid w:val="0069509A"/>
    <w:rsid w:val="0069653C"/>
    <w:rsid w:val="006A1268"/>
    <w:rsid w:val="006A4423"/>
    <w:rsid w:val="006A6B8F"/>
    <w:rsid w:val="006A6ED5"/>
    <w:rsid w:val="006B039C"/>
    <w:rsid w:val="006B25BF"/>
    <w:rsid w:val="006B3FAF"/>
    <w:rsid w:val="006B6037"/>
    <w:rsid w:val="006B7573"/>
    <w:rsid w:val="006C075B"/>
    <w:rsid w:val="006C1F26"/>
    <w:rsid w:val="006C44EB"/>
    <w:rsid w:val="006C4D6E"/>
    <w:rsid w:val="006C4FA1"/>
    <w:rsid w:val="006D0884"/>
    <w:rsid w:val="006D1F77"/>
    <w:rsid w:val="006D27E7"/>
    <w:rsid w:val="006D3132"/>
    <w:rsid w:val="006D4650"/>
    <w:rsid w:val="006D4736"/>
    <w:rsid w:val="006D66A6"/>
    <w:rsid w:val="006D706A"/>
    <w:rsid w:val="006E1832"/>
    <w:rsid w:val="006E4AE2"/>
    <w:rsid w:val="006E5163"/>
    <w:rsid w:val="006E6B22"/>
    <w:rsid w:val="006F0549"/>
    <w:rsid w:val="006F28D1"/>
    <w:rsid w:val="006F5CD1"/>
    <w:rsid w:val="00702BEB"/>
    <w:rsid w:val="00703CFA"/>
    <w:rsid w:val="007057EF"/>
    <w:rsid w:val="0070664C"/>
    <w:rsid w:val="00712523"/>
    <w:rsid w:val="007131D1"/>
    <w:rsid w:val="00715D61"/>
    <w:rsid w:val="007200A4"/>
    <w:rsid w:val="007254E9"/>
    <w:rsid w:val="007258C1"/>
    <w:rsid w:val="00726697"/>
    <w:rsid w:val="00734B79"/>
    <w:rsid w:val="00734DBD"/>
    <w:rsid w:val="00734E18"/>
    <w:rsid w:val="00735DF8"/>
    <w:rsid w:val="0073638F"/>
    <w:rsid w:val="00740F61"/>
    <w:rsid w:val="00745FBF"/>
    <w:rsid w:val="0074641A"/>
    <w:rsid w:val="00746507"/>
    <w:rsid w:val="00746B96"/>
    <w:rsid w:val="00751851"/>
    <w:rsid w:val="007522CE"/>
    <w:rsid w:val="007532CE"/>
    <w:rsid w:val="0075496E"/>
    <w:rsid w:val="00755392"/>
    <w:rsid w:val="0075610A"/>
    <w:rsid w:val="00756908"/>
    <w:rsid w:val="00757929"/>
    <w:rsid w:val="00770463"/>
    <w:rsid w:val="007761E8"/>
    <w:rsid w:val="0078015B"/>
    <w:rsid w:val="00783CDF"/>
    <w:rsid w:val="00790D7F"/>
    <w:rsid w:val="0079227D"/>
    <w:rsid w:val="00796619"/>
    <w:rsid w:val="007A2177"/>
    <w:rsid w:val="007A3F94"/>
    <w:rsid w:val="007A7703"/>
    <w:rsid w:val="007B36F2"/>
    <w:rsid w:val="007B4536"/>
    <w:rsid w:val="007B6B6C"/>
    <w:rsid w:val="007B7181"/>
    <w:rsid w:val="007C1DDB"/>
    <w:rsid w:val="007C41E8"/>
    <w:rsid w:val="007C55BF"/>
    <w:rsid w:val="007C5E6A"/>
    <w:rsid w:val="007C6492"/>
    <w:rsid w:val="007D0F41"/>
    <w:rsid w:val="007D137D"/>
    <w:rsid w:val="007D1BC8"/>
    <w:rsid w:val="007D2D93"/>
    <w:rsid w:val="007D32BF"/>
    <w:rsid w:val="007D5DAC"/>
    <w:rsid w:val="007D6F93"/>
    <w:rsid w:val="007D7135"/>
    <w:rsid w:val="007E0F5F"/>
    <w:rsid w:val="007E243D"/>
    <w:rsid w:val="007E6CFC"/>
    <w:rsid w:val="007F706D"/>
    <w:rsid w:val="00800925"/>
    <w:rsid w:val="0080387E"/>
    <w:rsid w:val="00805E00"/>
    <w:rsid w:val="00806164"/>
    <w:rsid w:val="00811CB0"/>
    <w:rsid w:val="008160C3"/>
    <w:rsid w:val="008201A5"/>
    <w:rsid w:val="008204F1"/>
    <w:rsid w:val="00820654"/>
    <w:rsid w:val="008228E2"/>
    <w:rsid w:val="00822ACA"/>
    <w:rsid w:val="008243A8"/>
    <w:rsid w:val="00824512"/>
    <w:rsid w:val="00825389"/>
    <w:rsid w:val="00832C56"/>
    <w:rsid w:val="00835743"/>
    <w:rsid w:val="00836D37"/>
    <w:rsid w:val="00836F4C"/>
    <w:rsid w:val="008378AD"/>
    <w:rsid w:val="0084108D"/>
    <w:rsid w:val="00843982"/>
    <w:rsid w:val="00845469"/>
    <w:rsid w:val="0084794E"/>
    <w:rsid w:val="00855E01"/>
    <w:rsid w:val="00855F55"/>
    <w:rsid w:val="0085606A"/>
    <w:rsid w:val="008561E1"/>
    <w:rsid w:val="00856451"/>
    <w:rsid w:val="008617C0"/>
    <w:rsid w:val="008639F6"/>
    <w:rsid w:val="0087071E"/>
    <w:rsid w:val="00874992"/>
    <w:rsid w:val="00874D6D"/>
    <w:rsid w:val="00876A56"/>
    <w:rsid w:val="00876B56"/>
    <w:rsid w:val="00877132"/>
    <w:rsid w:val="00880C2A"/>
    <w:rsid w:val="00881088"/>
    <w:rsid w:val="008811FA"/>
    <w:rsid w:val="008829FA"/>
    <w:rsid w:val="00883FC4"/>
    <w:rsid w:val="00884BE8"/>
    <w:rsid w:val="008861A5"/>
    <w:rsid w:val="0089076C"/>
    <w:rsid w:val="00897506"/>
    <w:rsid w:val="008A000A"/>
    <w:rsid w:val="008A3205"/>
    <w:rsid w:val="008A3790"/>
    <w:rsid w:val="008A4222"/>
    <w:rsid w:val="008A43C8"/>
    <w:rsid w:val="008A51F2"/>
    <w:rsid w:val="008A5FB5"/>
    <w:rsid w:val="008A6742"/>
    <w:rsid w:val="008B1913"/>
    <w:rsid w:val="008B21DF"/>
    <w:rsid w:val="008B252C"/>
    <w:rsid w:val="008B3346"/>
    <w:rsid w:val="008B3CBF"/>
    <w:rsid w:val="008B4335"/>
    <w:rsid w:val="008B46FB"/>
    <w:rsid w:val="008C050C"/>
    <w:rsid w:val="008C2EAB"/>
    <w:rsid w:val="008C3EBF"/>
    <w:rsid w:val="008C5C1E"/>
    <w:rsid w:val="008C7524"/>
    <w:rsid w:val="008D1F50"/>
    <w:rsid w:val="008D447A"/>
    <w:rsid w:val="008D59EC"/>
    <w:rsid w:val="008E1710"/>
    <w:rsid w:val="008E2F3C"/>
    <w:rsid w:val="008E38A4"/>
    <w:rsid w:val="008E3BA5"/>
    <w:rsid w:val="008E43AB"/>
    <w:rsid w:val="008E47EF"/>
    <w:rsid w:val="008E4F1A"/>
    <w:rsid w:val="008E6D3F"/>
    <w:rsid w:val="008F07A6"/>
    <w:rsid w:val="008F1199"/>
    <w:rsid w:val="008F310C"/>
    <w:rsid w:val="008F324B"/>
    <w:rsid w:val="008F3367"/>
    <w:rsid w:val="008F3389"/>
    <w:rsid w:val="008F4A5F"/>
    <w:rsid w:val="008F5FE3"/>
    <w:rsid w:val="008F627C"/>
    <w:rsid w:val="009016A2"/>
    <w:rsid w:val="009016BC"/>
    <w:rsid w:val="00902BAF"/>
    <w:rsid w:val="00902C54"/>
    <w:rsid w:val="0090317C"/>
    <w:rsid w:val="00903B84"/>
    <w:rsid w:val="0090481F"/>
    <w:rsid w:val="0090584F"/>
    <w:rsid w:val="00906232"/>
    <w:rsid w:val="00907576"/>
    <w:rsid w:val="00914B98"/>
    <w:rsid w:val="009229DB"/>
    <w:rsid w:val="00923C82"/>
    <w:rsid w:val="009256C6"/>
    <w:rsid w:val="009302A7"/>
    <w:rsid w:val="00932242"/>
    <w:rsid w:val="00935808"/>
    <w:rsid w:val="00936761"/>
    <w:rsid w:val="00946E56"/>
    <w:rsid w:val="00951D9A"/>
    <w:rsid w:val="00952120"/>
    <w:rsid w:val="00952689"/>
    <w:rsid w:val="00955523"/>
    <w:rsid w:val="00956AC3"/>
    <w:rsid w:val="00960EF0"/>
    <w:rsid w:val="00961312"/>
    <w:rsid w:val="009630A1"/>
    <w:rsid w:val="00971006"/>
    <w:rsid w:val="00973D5E"/>
    <w:rsid w:val="00974C60"/>
    <w:rsid w:val="009768F0"/>
    <w:rsid w:val="00980864"/>
    <w:rsid w:val="009809FB"/>
    <w:rsid w:val="00983185"/>
    <w:rsid w:val="0098666E"/>
    <w:rsid w:val="00995F16"/>
    <w:rsid w:val="00996067"/>
    <w:rsid w:val="0099682B"/>
    <w:rsid w:val="009A0635"/>
    <w:rsid w:val="009A27CD"/>
    <w:rsid w:val="009A5C29"/>
    <w:rsid w:val="009B0D8C"/>
    <w:rsid w:val="009B201D"/>
    <w:rsid w:val="009C1249"/>
    <w:rsid w:val="009C21B6"/>
    <w:rsid w:val="009C3462"/>
    <w:rsid w:val="009C4568"/>
    <w:rsid w:val="009C520E"/>
    <w:rsid w:val="009C5E8E"/>
    <w:rsid w:val="009C6D9D"/>
    <w:rsid w:val="009C7712"/>
    <w:rsid w:val="009D41E1"/>
    <w:rsid w:val="009E1B8A"/>
    <w:rsid w:val="009E222E"/>
    <w:rsid w:val="009E2A10"/>
    <w:rsid w:val="009E316C"/>
    <w:rsid w:val="009E4FB9"/>
    <w:rsid w:val="009E5D7E"/>
    <w:rsid w:val="009E6042"/>
    <w:rsid w:val="009E637C"/>
    <w:rsid w:val="009E6B6C"/>
    <w:rsid w:val="009F0219"/>
    <w:rsid w:val="009F0562"/>
    <w:rsid w:val="009F1966"/>
    <w:rsid w:val="009F573E"/>
    <w:rsid w:val="009F715B"/>
    <w:rsid w:val="009F7AEA"/>
    <w:rsid w:val="00A00A6D"/>
    <w:rsid w:val="00A05BFF"/>
    <w:rsid w:val="00A06CBA"/>
    <w:rsid w:val="00A07D64"/>
    <w:rsid w:val="00A119B9"/>
    <w:rsid w:val="00A129B7"/>
    <w:rsid w:val="00A14EBC"/>
    <w:rsid w:val="00A16226"/>
    <w:rsid w:val="00A16511"/>
    <w:rsid w:val="00A17FEA"/>
    <w:rsid w:val="00A21787"/>
    <w:rsid w:val="00A217C4"/>
    <w:rsid w:val="00A26B4E"/>
    <w:rsid w:val="00A27622"/>
    <w:rsid w:val="00A30104"/>
    <w:rsid w:val="00A306DA"/>
    <w:rsid w:val="00A34062"/>
    <w:rsid w:val="00A349E8"/>
    <w:rsid w:val="00A34BA4"/>
    <w:rsid w:val="00A35AD3"/>
    <w:rsid w:val="00A4140B"/>
    <w:rsid w:val="00A41E94"/>
    <w:rsid w:val="00A44130"/>
    <w:rsid w:val="00A461B4"/>
    <w:rsid w:val="00A46508"/>
    <w:rsid w:val="00A46B1D"/>
    <w:rsid w:val="00A50F1F"/>
    <w:rsid w:val="00A554FF"/>
    <w:rsid w:val="00A5561E"/>
    <w:rsid w:val="00A56942"/>
    <w:rsid w:val="00A609E3"/>
    <w:rsid w:val="00A60A08"/>
    <w:rsid w:val="00A649B5"/>
    <w:rsid w:val="00A71240"/>
    <w:rsid w:val="00A718DD"/>
    <w:rsid w:val="00A73249"/>
    <w:rsid w:val="00A73703"/>
    <w:rsid w:val="00A81969"/>
    <w:rsid w:val="00A81C6D"/>
    <w:rsid w:val="00A83F4B"/>
    <w:rsid w:val="00A84569"/>
    <w:rsid w:val="00A92467"/>
    <w:rsid w:val="00A92F2F"/>
    <w:rsid w:val="00A94181"/>
    <w:rsid w:val="00A96996"/>
    <w:rsid w:val="00AA0A23"/>
    <w:rsid w:val="00AA0A81"/>
    <w:rsid w:val="00AA122F"/>
    <w:rsid w:val="00AA2A9C"/>
    <w:rsid w:val="00AA3FBA"/>
    <w:rsid w:val="00AA4A5E"/>
    <w:rsid w:val="00AB0340"/>
    <w:rsid w:val="00AB2700"/>
    <w:rsid w:val="00AB70A5"/>
    <w:rsid w:val="00AC491D"/>
    <w:rsid w:val="00AC5B70"/>
    <w:rsid w:val="00AC5FD4"/>
    <w:rsid w:val="00AC6558"/>
    <w:rsid w:val="00AD0A11"/>
    <w:rsid w:val="00AD1923"/>
    <w:rsid w:val="00AD6097"/>
    <w:rsid w:val="00AD6823"/>
    <w:rsid w:val="00AD6ECA"/>
    <w:rsid w:val="00AE21B8"/>
    <w:rsid w:val="00AE49EE"/>
    <w:rsid w:val="00AF5C7C"/>
    <w:rsid w:val="00AF5C9B"/>
    <w:rsid w:val="00AF616D"/>
    <w:rsid w:val="00AF6766"/>
    <w:rsid w:val="00B01770"/>
    <w:rsid w:val="00B02A8B"/>
    <w:rsid w:val="00B06516"/>
    <w:rsid w:val="00B129E7"/>
    <w:rsid w:val="00B12B8B"/>
    <w:rsid w:val="00B13F74"/>
    <w:rsid w:val="00B142BE"/>
    <w:rsid w:val="00B15A1F"/>
    <w:rsid w:val="00B16478"/>
    <w:rsid w:val="00B211FC"/>
    <w:rsid w:val="00B23799"/>
    <w:rsid w:val="00B23EBC"/>
    <w:rsid w:val="00B25D5E"/>
    <w:rsid w:val="00B26091"/>
    <w:rsid w:val="00B304A0"/>
    <w:rsid w:val="00B32FA1"/>
    <w:rsid w:val="00B3472C"/>
    <w:rsid w:val="00B373ED"/>
    <w:rsid w:val="00B41860"/>
    <w:rsid w:val="00B43830"/>
    <w:rsid w:val="00B43B08"/>
    <w:rsid w:val="00B538D3"/>
    <w:rsid w:val="00B54A86"/>
    <w:rsid w:val="00B56C11"/>
    <w:rsid w:val="00B57665"/>
    <w:rsid w:val="00B605A0"/>
    <w:rsid w:val="00B63CA0"/>
    <w:rsid w:val="00B64EC3"/>
    <w:rsid w:val="00B65CD4"/>
    <w:rsid w:val="00B676D2"/>
    <w:rsid w:val="00B70D87"/>
    <w:rsid w:val="00B70F09"/>
    <w:rsid w:val="00B75927"/>
    <w:rsid w:val="00B76524"/>
    <w:rsid w:val="00B76556"/>
    <w:rsid w:val="00B76EAF"/>
    <w:rsid w:val="00B77C1B"/>
    <w:rsid w:val="00B95FFC"/>
    <w:rsid w:val="00B97360"/>
    <w:rsid w:val="00BA0A58"/>
    <w:rsid w:val="00BA0A63"/>
    <w:rsid w:val="00BA467F"/>
    <w:rsid w:val="00BA52E1"/>
    <w:rsid w:val="00BA76B4"/>
    <w:rsid w:val="00BA7F86"/>
    <w:rsid w:val="00BB39EE"/>
    <w:rsid w:val="00BB6EE3"/>
    <w:rsid w:val="00BC0147"/>
    <w:rsid w:val="00BC41FF"/>
    <w:rsid w:val="00BC4320"/>
    <w:rsid w:val="00BC701A"/>
    <w:rsid w:val="00BD0869"/>
    <w:rsid w:val="00BD267F"/>
    <w:rsid w:val="00BD2C0D"/>
    <w:rsid w:val="00BD4089"/>
    <w:rsid w:val="00BD4FC2"/>
    <w:rsid w:val="00BD5BFD"/>
    <w:rsid w:val="00BE2F48"/>
    <w:rsid w:val="00BE33A9"/>
    <w:rsid w:val="00BE376A"/>
    <w:rsid w:val="00BF32A9"/>
    <w:rsid w:val="00BF7B45"/>
    <w:rsid w:val="00C01197"/>
    <w:rsid w:val="00C01330"/>
    <w:rsid w:val="00C0249D"/>
    <w:rsid w:val="00C03707"/>
    <w:rsid w:val="00C11556"/>
    <w:rsid w:val="00C1485E"/>
    <w:rsid w:val="00C17E78"/>
    <w:rsid w:val="00C20450"/>
    <w:rsid w:val="00C230A3"/>
    <w:rsid w:val="00C241D5"/>
    <w:rsid w:val="00C258A8"/>
    <w:rsid w:val="00C25E99"/>
    <w:rsid w:val="00C26450"/>
    <w:rsid w:val="00C27A76"/>
    <w:rsid w:val="00C32FAF"/>
    <w:rsid w:val="00C400AB"/>
    <w:rsid w:val="00C426D1"/>
    <w:rsid w:val="00C45891"/>
    <w:rsid w:val="00C476F7"/>
    <w:rsid w:val="00C509AC"/>
    <w:rsid w:val="00C522A0"/>
    <w:rsid w:val="00C54C70"/>
    <w:rsid w:val="00C55295"/>
    <w:rsid w:val="00C559B0"/>
    <w:rsid w:val="00C55AFD"/>
    <w:rsid w:val="00C57B85"/>
    <w:rsid w:val="00C60960"/>
    <w:rsid w:val="00C621FE"/>
    <w:rsid w:val="00C63826"/>
    <w:rsid w:val="00C6388F"/>
    <w:rsid w:val="00C63C48"/>
    <w:rsid w:val="00C7179C"/>
    <w:rsid w:val="00C718EE"/>
    <w:rsid w:val="00C71A0A"/>
    <w:rsid w:val="00C725D8"/>
    <w:rsid w:val="00C72AB4"/>
    <w:rsid w:val="00C77368"/>
    <w:rsid w:val="00C80B71"/>
    <w:rsid w:val="00C829E4"/>
    <w:rsid w:val="00C846EA"/>
    <w:rsid w:val="00C86172"/>
    <w:rsid w:val="00C90130"/>
    <w:rsid w:val="00C93BB0"/>
    <w:rsid w:val="00C96F47"/>
    <w:rsid w:val="00C97F6C"/>
    <w:rsid w:val="00CA1216"/>
    <w:rsid w:val="00CA12B6"/>
    <w:rsid w:val="00CA3FE1"/>
    <w:rsid w:val="00CB1ECD"/>
    <w:rsid w:val="00CB5C43"/>
    <w:rsid w:val="00CC2D25"/>
    <w:rsid w:val="00CC4A57"/>
    <w:rsid w:val="00CC627E"/>
    <w:rsid w:val="00CC628E"/>
    <w:rsid w:val="00CD35DE"/>
    <w:rsid w:val="00CD705F"/>
    <w:rsid w:val="00CD7E2F"/>
    <w:rsid w:val="00CE163B"/>
    <w:rsid w:val="00CE1C61"/>
    <w:rsid w:val="00CE4576"/>
    <w:rsid w:val="00CE4781"/>
    <w:rsid w:val="00CF24F3"/>
    <w:rsid w:val="00CF42CF"/>
    <w:rsid w:val="00D00069"/>
    <w:rsid w:val="00D03B47"/>
    <w:rsid w:val="00D05231"/>
    <w:rsid w:val="00D11256"/>
    <w:rsid w:val="00D121FA"/>
    <w:rsid w:val="00D153C4"/>
    <w:rsid w:val="00D16AE2"/>
    <w:rsid w:val="00D21062"/>
    <w:rsid w:val="00D2285F"/>
    <w:rsid w:val="00D22E48"/>
    <w:rsid w:val="00D23B65"/>
    <w:rsid w:val="00D246C4"/>
    <w:rsid w:val="00D3066B"/>
    <w:rsid w:val="00D31F6C"/>
    <w:rsid w:val="00D32489"/>
    <w:rsid w:val="00D40CB8"/>
    <w:rsid w:val="00D40E77"/>
    <w:rsid w:val="00D45273"/>
    <w:rsid w:val="00D45B4A"/>
    <w:rsid w:val="00D46B20"/>
    <w:rsid w:val="00D4712A"/>
    <w:rsid w:val="00D4765D"/>
    <w:rsid w:val="00D50218"/>
    <w:rsid w:val="00D542F0"/>
    <w:rsid w:val="00D5513A"/>
    <w:rsid w:val="00D556FB"/>
    <w:rsid w:val="00D558D5"/>
    <w:rsid w:val="00D563F9"/>
    <w:rsid w:val="00D6097D"/>
    <w:rsid w:val="00D60AC0"/>
    <w:rsid w:val="00D65B14"/>
    <w:rsid w:val="00D7043A"/>
    <w:rsid w:val="00D71BEF"/>
    <w:rsid w:val="00D71C26"/>
    <w:rsid w:val="00D73204"/>
    <w:rsid w:val="00D73880"/>
    <w:rsid w:val="00D73DD2"/>
    <w:rsid w:val="00D8079D"/>
    <w:rsid w:val="00D8280F"/>
    <w:rsid w:val="00D82A7E"/>
    <w:rsid w:val="00D85279"/>
    <w:rsid w:val="00D87303"/>
    <w:rsid w:val="00D92868"/>
    <w:rsid w:val="00D93BA1"/>
    <w:rsid w:val="00D94991"/>
    <w:rsid w:val="00D95C62"/>
    <w:rsid w:val="00D96999"/>
    <w:rsid w:val="00D97BD3"/>
    <w:rsid w:val="00DA0205"/>
    <w:rsid w:val="00DA12DE"/>
    <w:rsid w:val="00DA1BB3"/>
    <w:rsid w:val="00DA69B6"/>
    <w:rsid w:val="00DB1588"/>
    <w:rsid w:val="00DB4EF9"/>
    <w:rsid w:val="00DC3552"/>
    <w:rsid w:val="00DC5D2F"/>
    <w:rsid w:val="00DC6C05"/>
    <w:rsid w:val="00DD06F9"/>
    <w:rsid w:val="00DD2575"/>
    <w:rsid w:val="00DD4CFB"/>
    <w:rsid w:val="00DE459E"/>
    <w:rsid w:val="00DE47BE"/>
    <w:rsid w:val="00DE4A47"/>
    <w:rsid w:val="00DE5650"/>
    <w:rsid w:val="00DE5F54"/>
    <w:rsid w:val="00DE7A8C"/>
    <w:rsid w:val="00DF0443"/>
    <w:rsid w:val="00DF0A57"/>
    <w:rsid w:val="00DF1DC9"/>
    <w:rsid w:val="00DF57F0"/>
    <w:rsid w:val="00E0045E"/>
    <w:rsid w:val="00E00963"/>
    <w:rsid w:val="00E01C1F"/>
    <w:rsid w:val="00E01CDA"/>
    <w:rsid w:val="00E0566F"/>
    <w:rsid w:val="00E077F8"/>
    <w:rsid w:val="00E10A29"/>
    <w:rsid w:val="00E11055"/>
    <w:rsid w:val="00E116CF"/>
    <w:rsid w:val="00E12363"/>
    <w:rsid w:val="00E13DB5"/>
    <w:rsid w:val="00E165CC"/>
    <w:rsid w:val="00E17931"/>
    <w:rsid w:val="00E23293"/>
    <w:rsid w:val="00E24F57"/>
    <w:rsid w:val="00E272E6"/>
    <w:rsid w:val="00E31319"/>
    <w:rsid w:val="00E37683"/>
    <w:rsid w:val="00E452C5"/>
    <w:rsid w:val="00E4581A"/>
    <w:rsid w:val="00E45FE8"/>
    <w:rsid w:val="00E46B58"/>
    <w:rsid w:val="00E5027B"/>
    <w:rsid w:val="00E50A31"/>
    <w:rsid w:val="00E50BD7"/>
    <w:rsid w:val="00E5113F"/>
    <w:rsid w:val="00E51288"/>
    <w:rsid w:val="00E52A18"/>
    <w:rsid w:val="00E555D0"/>
    <w:rsid w:val="00E56408"/>
    <w:rsid w:val="00E5713B"/>
    <w:rsid w:val="00E57F76"/>
    <w:rsid w:val="00E60478"/>
    <w:rsid w:val="00E60613"/>
    <w:rsid w:val="00E60DC7"/>
    <w:rsid w:val="00E613D3"/>
    <w:rsid w:val="00E6207B"/>
    <w:rsid w:val="00E621C7"/>
    <w:rsid w:val="00E65236"/>
    <w:rsid w:val="00E65972"/>
    <w:rsid w:val="00E65E32"/>
    <w:rsid w:val="00E679E6"/>
    <w:rsid w:val="00E74733"/>
    <w:rsid w:val="00E75A03"/>
    <w:rsid w:val="00E75F00"/>
    <w:rsid w:val="00E764D7"/>
    <w:rsid w:val="00E81945"/>
    <w:rsid w:val="00E8239E"/>
    <w:rsid w:val="00E8528C"/>
    <w:rsid w:val="00E91F9E"/>
    <w:rsid w:val="00E93691"/>
    <w:rsid w:val="00E979B8"/>
    <w:rsid w:val="00EA082F"/>
    <w:rsid w:val="00EA1012"/>
    <w:rsid w:val="00EA298E"/>
    <w:rsid w:val="00EA3CD0"/>
    <w:rsid w:val="00EA7915"/>
    <w:rsid w:val="00EB0BE4"/>
    <w:rsid w:val="00EB3DF2"/>
    <w:rsid w:val="00EB56ED"/>
    <w:rsid w:val="00EB68DC"/>
    <w:rsid w:val="00EC010E"/>
    <w:rsid w:val="00EC23F8"/>
    <w:rsid w:val="00EC5D64"/>
    <w:rsid w:val="00EC70E5"/>
    <w:rsid w:val="00ED14BD"/>
    <w:rsid w:val="00ED2A47"/>
    <w:rsid w:val="00ED4895"/>
    <w:rsid w:val="00EE0E74"/>
    <w:rsid w:val="00EE1043"/>
    <w:rsid w:val="00EE109B"/>
    <w:rsid w:val="00EE172D"/>
    <w:rsid w:val="00EE2736"/>
    <w:rsid w:val="00EE2B32"/>
    <w:rsid w:val="00EE2BA3"/>
    <w:rsid w:val="00EE7D02"/>
    <w:rsid w:val="00EF0035"/>
    <w:rsid w:val="00EF5EA7"/>
    <w:rsid w:val="00EF7FD0"/>
    <w:rsid w:val="00F02E5D"/>
    <w:rsid w:val="00F031B8"/>
    <w:rsid w:val="00F04994"/>
    <w:rsid w:val="00F0648D"/>
    <w:rsid w:val="00F067F2"/>
    <w:rsid w:val="00F06C84"/>
    <w:rsid w:val="00F111F3"/>
    <w:rsid w:val="00F12D95"/>
    <w:rsid w:val="00F13522"/>
    <w:rsid w:val="00F14609"/>
    <w:rsid w:val="00F14CF2"/>
    <w:rsid w:val="00F15145"/>
    <w:rsid w:val="00F1638B"/>
    <w:rsid w:val="00F204BA"/>
    <w:rsid w:val="00F22676"/>
    <w:rsid w:val="00F23907"/>
    <w:rsid w:val="00F24A7B"/>
    <w:rsid w:val="00F265DD"/>
    <w:rsid w:val="00F32981"/>
    <w:rsid w:val="00F34D71"/>
    <w:rsid w:val="00F370CE"/>
    <w:rsid w:val="00F37844"/>
    <w:rsid w:val="00F41ECA"/>
    <w:rsid w:val="00F4260E"/>
    <w:rsid w:val="00F44DE9"/>
    <w:rsid w:val="00F4773F"/>
    <w:rsid w:val="00F533AB"/>
    <w:rsid w:val="00F54D8F"/>
    <w:rsid w:val="00F55615"/>
    <w:rsid w:val="00F55913"/>
    <w:rsid w:val="00F628FB"/>
    <w:rsid w:val="00F6324D"/>
    <w:rsid w:val="00F63ADD"/>
    <w:rsid w:val="00F65367"/>
    <w:rsid w:val="00F663FC"/>
    <w:rsid w:val="00F7062B"/>
    <w:rsid w:val="00F72464"/>
    <w:rsid w:val="00F747DF"/>
    <w:rsid w:val="00F81409"/>
    <w:rsid w:val="00F82178"/>
    <w:rsid w:val="00F8376D"/>
    <w:rsid w:val="00F8603A"/>
    <w:rsid w:val="00F873C8"/>
    <w:rsid w:val="00F91583"/>
    <w:rsid w:val="00F921DC"/>
    <w:rsid w:val="00F92285"/>
    <w:rsid w:val="00F928C7"/>
    <w:rsid w:val="00F932F5"/>
    <w:rsid w:val="00F96DAE"/>
    <w:rsid w:val="00FA0BAF"/>
    <w:rsid w:val="00FA0CE0"/>
    <w:rsid w:val="00FA1D86"/>
    <w:rsid w:val="00FA2303"/>
    <w:rsid w:val="00FA3076"/>
    <w:rsid w:val="00FA38BD"/>
    <w:rsid w:val="00FA3B33"/>
    <w:rsid w:val="00FA4560"/>
    <w:rsid w:val="00FA7B19"/>
    <w:rsid w:val="00FA7FE6"/>
    <w:rsid w:val="00FB44A8"/>
    <w:rsid w:val="00FC1C16"/>
    <w:rsid w:val="00FC2799"/>
    <w:rsid w:val="00FC3FDB"/>
    <w:rsid w:val="00FC46DE"/>
    <w:rsid w:val="00FC5EAE"/>
    <w:rsid w:val="00FC64CE"/>
    <w:rsid w:val="00FC7BFA"/>
    <w:rsid w:val="00FD2E64"/>
    <w:rsid w:val="00FD3914"/>
    <w:rsid w:val="00FD42F2"/>
    <w:rsid w:val="00FD597D"/>
    <w:rsid w:val="00FD6CF9"/>
    <w:rsid w:val="00FE151A"/>
    <w:rsid w:val="00FE73BA"/>
    <w:rsid w:val="00FF2610"/>
    <w:rsid w:val="00FF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22F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122F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85B27"/>
    <w:rPr>
      <w:rFonts w:ascii="Cambria" w:hAnsi="Cambria"/>
      <w:b/>
      <w:i/>
      <w:sz w:val="28"/>
    </w:rPr>
  </w:style>
  <w:style w:type="paragraph" w:styleId="Title">
    <w:name w:val="Title"/>
    <w:basedOn w:val="Normal"/>
    <w:link w:val="TitleChar"/>
    <w:uiPriority w:val="99"/>
    <w:qFormat/>
    <w:rsid w:val="00AA122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85B27"/>
    <w:rPr>
      <w:rFonts w:ascii="Cambria" w:hAnsi="Cambria"/>
      <w:b/>
      <w:kern w:val="28"/>
      <w:sz w:val="32"/>
    </w:rPr>
  </w:style>
  <w:style w:type="paragraph" w:styleId="Footer">
    <w:name w:val="footer"/>
    <w:basedOn w:val="Normal"/>
    <w:link w:val="FooterChar"/>
    <w:uiPriority w:val="99"/>
    <w:rsid w:val="000F572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61E1"/>
  </w:style>
  <w:style w:type="character" w:styleId="PageNumber">
    <w:name w:val="page number"/>
    <w:basedOn w:val="DefaultParagraphFont"/>
    <w:uiPriority w:val="99"/>
    <w:rsid w:val="000F572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8A3790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A3790"/>
    <w:rPr>
      <w:rFonts w:ascii="Segoe UI" w:hAnsi="Segoe UI"/>
      <w:sz w:val="18"/>
    </w:rPr>
  </w:style>
  <w:style w:type="paragraph" w:customStyle="1" w:styleId="p8">
    <w:name w:val="p8"/>
    <w:basedOn w:val="Normal"/>
    <w:uiPriority w:val="99"/>
    <w:rsid w:val="002560B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0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157</Words>
  <Characters>899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Мирослава</dc:creator>
  <cp:keywords/>
  <dc:description/>
  <cp:lastModifiedBy>RADA1</cp:lastModifiedBy>
  <cp:revision>5</cp:revision>
  <cp:lastPrinted>2017-11-29T08:31:00Z</cp:lastPrinted>
  <dcterms:created xsi:type="dcterms:W3CDTF">2018-04-05T07:21:00Z</dcterms:created>
  <dcterms:modified xsi:type="dcterms:W3CDTF">2018-04-10T07:33:00Z</dcterms:modified>
</cp:coreProperties>
</file>